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Isle of Wight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Isle of Wight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Isle of Wight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Isle of Wight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Isle of Wight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Isle of Wight West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Isle of Wight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Isle of Wight West is estimated to be </w:t>
      </w:r>
      <w:r w:rsidRPr="00773DF7">
        <w:rPr>
          <w:rFonts w:ascii="Libre Franklin Light" w:eastAsia="Times New Roman" w:hAnsi="Libre Franklin Light" w:cs="Calibri Light"/>
          <w:b/>
          <w:bCs/>
          <w:color w:val="C45911" w:themeColor="accent2" w:themeShade="BF"/>
        </w:rPr>
        <w:t xml:space="preserve">£932,983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Isle of Wight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Wight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Wight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Isle of Wight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e of Wight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Isle of Wight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e of Wight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Isle of Wight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Wight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e of Wight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Isle of Wight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Isle of Wight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Wight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Isle of Wight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Isle of Wight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Isle of Wight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£932,983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Isle of Wight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£15,197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£314,277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£22,514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£6,332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£563,054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£932,983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Isle of Wight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Isle of Wight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Isle of Wight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Isle of Wight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Wight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Wight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Isle of Wight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Isle of Wight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B030345-4843-4D66-B953-5C042AC0DFA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